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9976E" w14:textId="77777777" w:rsidR="00A8132C" w:rsidRPr="007F05E6" w:rsidRDefault="00A8132C" w:rsidP="00620F7B">
      <w:pPr>
        <w:pStyle w:val="Unittitle"/>
      </w:pPr>
      <w:r>
        <w:t>1. Health and safety in construction</w:t>
      </w:r>
    </w:p>
    <w:p w14:paraId="38431899" w14:textId="77777777" w:rsidR="00A8132C" w:rsidRPr="00692A45" w:rsidRDefault="00A8132C" w:rsidP="00474F67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Safe systems</w:t>
      </w:r>
      <w:r w:rsidRPr="00692A45">
        <w:t xml:space="preserve"> (</w:t>
      </w:r>
      <w:r>
        <w:t>learner</w:t>
      </w:r>
      <w:r w:rsidRPr="00692A45">
        <w:t>)</w:t>
      </w:r>
    </w:p>
    <w:p w14:paraId="011383EC" w14:textId="77777777" w:rsidR="00A8132C" w:rsidRDefault="00A8132C" w:rsidP="00A314E4">
      <w:r>
        <w:t>Complete the crossword by answering the questions below.</w:t>
      </w:r>
    </w:p>
    <w:p w14:paraId="64B89C25" w14:textId="77777777" w:rsidR="00A8132C" w:rsidRDefault="00A8132C" w:rsidP="00A314E4">
      <w:r>
        <w:t>Across</w:t>
      </w:r>
    </w:p>
    <w:p w14:paraId="194B261D" w14:textId="77777777" w:rsidR="00A8132C" w:rsidRDefault="00A8132C" w:rsidP="00A314E4">
      <w:pPr>
        <w:pStyle w:val="ListParagraph"/>
        <w:numPr>
          <w:ilvl w:val="0"/>
          <w:numId w:val="35"/>
        </w:numPr>
      </w:pPr>
      <w:r>
        <w:t>What does the C in CDM stand for? (12)</w:t>
      </w:r>
    </w:p>
    <w:p w14:paraId="7301F056" w14:textId="77777777" w:rsidR="00A8132C" w:rsidRDefault="00A8132C" w:rsidP="00A314E4">
      <w:pPr>
        <w:pStyle w:val="ListParagraph"/>
        <w:numPr>
          <w:ilvl w:val="0"/>
          <w:numId w:val="35"/>
        </w:numPr>
      </w:pPr>
      <w:r>
        <w:t>A warning sign is coloured what? (6)</w:t>
      </w:r>
    </w:p>
    <w:p w14:paraId="2C6E1039" w14:textId="77777777" w:rsidR="00A8132C" w:rsidRDefault="00A8132C" w:rsidP="00A314E4">
      <w:pPr>
        <w:pStyle w:val="ListParagraph"/>
        <w:numPr>
          <w:ilvl w:val="0"/>
          <w:numId w:val="35"/>
        </w:numPr>
      </w:pPr>
      <w:r>
        <w:t>What multiplied by the consequence will give you a risk rating? (10)</w:t>
      </w:r>
    </w:p>
    <w:p w14:paraId="157133A6" w14:textId="77777777" w:rsidR="00A8132C" w:rsidRDefault="00A8132C" w:rsidP="00A314E4">
      <w:pPr>
        <w:pStyle w:val="ListParagraph"/>
        <w:numPr>
          <w:ilvl w:val="0"/>
          <w:numId w:val="35"/>
        </w:numPr>
      </w:pPr>
      <w:r>
        <w:t>Which regulation was introduced to control the exposure to hazardous substances? (5)</w:t>
      </w:r>
    </w:p>
    <w:p w14:paraId="32D73216" w14:textId="77777777" w:rsidR="00A8132C" w:rsidRDefault="00A8132C" w:rsidP="00A314E4"/>
    <w:p w14:paraId="04A9341D" w14:textId="77777777" w:rsidR="00A8132C" w:rsidRDefault="00A8132C" w:rsidP="00A314E4">
      <w:r>
        <w:t>Down</w:t>
      </w:r>
    </w:p>
    <w:p w14:paraId="6A40DFE6" w14:textId="77777777" w:rsidR="00A8132C" w:rsidRDefault="00A8132C" w:rsidP="00A314E4">
      <w:pPr>
        <w:pStyle w:val="ListParagraph"/>
        <w:numPr>
          <w:ilvl w:val="0"/>
          <w:numId w:val="36"/>
        </w:numPr>
      </w:pPr>
      <w:r>
        <w:t>Under COSHH a poisonous substance is classed as what? (5)</w:t>
      </w:r>
    </w:p>
    <w:p w14:paraId="55DA7091" w14:textId="77777777" w:rsidR="00A8132C" w:rsidRDefault="00A8132C" w:rsidP="00A314E4">
      <w:pPr>
        <w:pStyle w:val="ListParagraph"/>
        <w:numPr>
          <w:ilvl w:val="0"/>
          <w:numId w:val="36"/>
        </w:numPr>
      </w:pPr>
      <w:r>
        <w:t>What document is completed prior to undertaking a hazardous job on a building site? (4,10)</w:t>
      </w:r>
    </w:p>
    <w:p w14:paraId="381D47BD" w14:textId="77777777" w:rsidR="00A8132C" w:rsidRDefault="00A8132C" w:rsidP="00A314E4">
      <w:pPr>
        <w:pStyle w:val="ListParagraph"/>
        <w:numPr>
          <w:ilvl w:val="0"/>
          <w:numId w:val="36"/>
        </w:numPr>
      </w:pPr>
      <w:r>
        <w:t>What colour CSCS card will you get when you are NVQ 3 qualified? (4)</w:t>
      </w:r>
    </w:p>
    <w:p w14:paraId="5655E810" w14:textId="77777777" w:rsidR="00A8132C" w:rsidRDefault="00A8132C" w:rsidP="00A314E4">
      <w:pPr>
        <w:pStyle w:val="ListParagraph"/>
        <w:numPr>
          <w:ilvl w:val="0"/>
          <w:numId w:val="36"/>
        </w:numPr>
      </w:pPr>
      <w:r>
        <w:t>How many years does a SMSTS card last for? (4)</w:t>
      </w:r>
    </w:p>
    <w:p w14:paraId="38B495D0" w14:textId="77777777" w:rsidR="00A8132C" w:rsidRDefault="00A8132C" w:rsidP="00A314E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804"/>
        <w:gridCol w:w="802"/>
        <w:gridCol w:w="799"/>
        <w:gridCol w:w="796"/>
        <w:gridCol w:w="802"/>
        <w:gridCol w:w="802"/>
        <w:gridCol w:w="802"/>
        <w:gridCol w:w="796"/>
        <w:gridCol w:w="777"/>
        <w:gridCol w:w="762"/>
        <w:gridCol w:w="762"/>
      </w:tblGrid>
      <w:tr w:rsidR="00A8132C" w14:paraId="31C516C0" w14:textId="77777777" w:rsidTr="009C4623">
        <w:tc>
          <w:tcPr>
            <w:tcW w:w="804" w:type="dxa"/>
            <w:shd w:val="clear" w:color="auto" w:fill="000000" w:themeFill="text1"/>
          </w:tcPr>
          <w:p w14:paraId="02E42AE7" w14:textId="77777777" w:rsidR="00A8132C" w:rsidRDefault="00A8132C" w:rsidP="009C4623">
            <w:pPr>
              <w:jc w:val="center"/>
            </w:pPr>
            <w:bookmarkStart w:id="0" w:name="_Hlk58781291"/>
          </w:p>
        </w:tc>
        <w:tc>
          <w:tcPr>
            <w:tcW w:w="804" w:type="dxa"/>
            <w:shd w:val="clear" w:color="auto" w:fill="000000" w:themeFill="text1"/>
          </w:tcPr>
          <w:p w14:paraId="064E8756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DAA9031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36A56C5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018FB041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2</w:t>
            </w:r>
          </w:p>
        </w:tc>
        <w:tc>
          <w:tcPr>
            <w:tcW w:w="802" w:type="dxa"/>
            <w:shd w:val="clear" w:color="auto" w:fill="000000" w:themeFill="text1"/>
          </w:tcPr>
          <w:p w14:paraId="00695FF8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59362F7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2489A12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64B8E0A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B94E5E1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A43D72F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7A2F606" w14:textId="77777777" w:rsidR="00A8132C" w:rsidRDefault="00A8132C" w:rsidP="009C4623">
            <w:pPr>
              <w:jc w:val="center"/>
            </w:pPr>
          </w:p>
        </w:tc>
      </w:tr>
      <w:tr w:rsidR="00A8132C" w14:paraId="3A13CF23" w14:textId="77777777" w:rsidTr="009C4623">
        <w:tc>
          <w:tcPr>
            <w:tcW w:w="804" w:type="dxa"/>
            <w:shd w:val="clear" w:color="auto" w:fill="000000" w:themeFill="text1"/>
          </w:tcPr>
          <w:p w14:paraId="7106A408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6CFB068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8AF5608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498438FD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708B11B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23337C1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1EEA947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BE0CB2E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59DF7B00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D7EA04A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DD8294D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8B53089" w14:textId="77777777" w:rsidR="00A8132C" w:rsidRDefault="00A8132C" w:rsidP="009C4623">
            <w:pPr>
              <w:jc w:val="center"/>
            </w:pPr>
          </w:p>
        </w:tc>
      </w:tr>
      <w:tr w:rsidR="00A8132C" w14:paraId="62665BE6" w14:textId="77777777" w:rsidTr="009C4623">
        <w:tc>
          <w:tcPr>
            <w:tcW w:w="804" w:type="dxa"/>
            <w:shd w:val="clear" w:color="auto" w:fill="000000" w:themeFill="text1"/>
          </w:tcPr>
          <w:p w14:paraId="24FE439D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4974A5F7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B0FDCF5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4A9C6FE1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6E7CF283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A707B62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83A38BD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4C9F9834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4</w:t>
            </w:r>
          </w:p>
        </w:tc>
        <w:tc>
          <w:tcPr>
            <w:tcW w:w="796" w:type="dxa"/>
            <w:shd w:val="clear" w:color="auto" w:fill="000000" w:themeFill="text1"/>
          </w:tcPr>
          <w:p w14:paraId="219EF229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9BCDE9E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DB5376E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C1C3D3E" w14:textId="77777777" w:rsidR="00A8132C" w:rsidRDefault="00A8132C" w:rsidP="009C4623">
            <w:pPr>
              <w:jc w:val="center"/>
            </w:pPr>
          </w:p>
        </w:tc>
      </w:tr>
      <w:tr w:rsidR="00A8132C" w14:paraId="439EF6A9" w14:textId="77777777" w:rsidTr="009C4623">
        <w:tc>
          <w:tcPr>
            <w:tcW w:w="804" w:type="dxa"/>
            <w:shd w:val="clear" w:color="auto" w:fill="000000" w:themeFill="text1"/>
          </w:tcPr>
          <w:p w14:paraId="0BE06172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3A07128E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3C5F97A5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3</w:t>
            </w:r>
          </w:p>
        </w:tc>
        <w:tc>
          <w:tcPr>
            <w:tcW w:w="799" w:type="dxa"/>
          </w:tcPr>
          <w:p w14:paraId="3A49686A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2D376B52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421D0733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6EAA044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0B72B59E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4AAE2D43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</w:tcPr>
          <w:p w14:paraId="170B4C64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</w:tcPr>
          <w:p w14:paraId="277E6522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</w:tcPr>
          <w:p w14:paraId="36FA83CC" w14:textId="77777777" w:rsidR="00A8132C" w:rsidRDefault="00A8132C" w:rsidP="009C4623">
            <w:pPr>
              <w:jc w:val="center"/>
            </w:pPr>
          </w:p>
        </w:tc>
      </w:tr>
      <w:tr w:rsidR="00A8132C" w14:paraId="5B3E29D7" w14:textId="77777777" w:rsidTr="009C4623">
        <w:tc>
          <w:tcPr>
            <w:tcW w:w="804" w:type="dxa"/>
            <w:shd w:val="clear" w:color="auto" w:fill="000000" w:themeFill="text1"/>
          </w:tcPr>
          <w:p w14:paraId="44698B29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00C6E9A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7FBC118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302B8392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10634751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BB3A8A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659A0F3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77807067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5650F5D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10B24A5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389C12F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6C4E97C" w14:textId="77777777" w:rsidR="00A8132C" w:rsidRDefault="00A8132C" w:rsidP="009C4623">
            <w:pPr>
              <w:jc w:val="center"/>
            </w:pPr>
          </w:p>
        </w:tc>
      </w:tr>
      <w:bookmarkEnd w:id="0"/>
      <w:tr w:rsidR="00A8132C" w14:paraId="77B4CE9F" w14:textId="77777777" w:rsidTr="009C4623">
        <w:tc>
          <w:tcPr>
            <w:tcW w:w="804" w:type="dxa"/>
            <w:shd w:val="clear" w:color="auto" w:fill="000000" w:themeFill="text1"/>
          </w:tcPr>
          <w:p w14:paraId="7AD7F73E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4A34F311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C5DC297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3FF1EE1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4D5079AD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358B6D2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D6A490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117FF72C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53A08DB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E72AA66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FFFFA2D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A2D5223" w14:textId="77777777" w:rsidR="00A8132C" w:rsidRDefault="00A8132C" w:rsidP="009C4623">
            <w:pPr>
              <w:jc w:val="center"/>
            </w:pPr>
          </w:p>
        </w:tc>
      </w:tr>
      <w:tr w:rsidR="00A8132C" w14:paraId="624FD38E" w14:textId="77777777" w:rsidTr="009C4623">
        <w:tc>
          <w:tcPr>
            <w:tcW w:w="804" w:type="dxa"/>
            <w:shd w:val="clear" w:color="auto" w:fill="000000" w:themeFill="text1"/>
          </w:tcPr>
          <w:p w14:paraId="6E6795A8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16E53D74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3734283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27CB7E59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44BADF6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018EEF8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79492A8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9CB2CD1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2833C73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FB2B82E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650A397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EA09A65" w14:textId="77777777" w:rsidR="00A8132C" w:rsidRDefault="00A8132C" w:rsidP="009C4623">
            <w:pPr>
              <w:jc w:val="center"/>
            </w:pPr>
          </w:p>
        </w:tc>
      </w:tr>
      <w:tr w:rsidR="00A8132C" w14:paraId="0681673C" w14:textId="77777777" w:rsidTr="009C4623">
        <w:tc>
          <w:tcPr>
            <w:tcW w:w="804" w:type="dxa"/>
            <w:shd w:val="clear" w:color="auto" w:fill="000000" w:themeFill="text1"/>
          </w:tcPr>
          <w:p w14:paraId="2B73D7A3" w14:textId="77777777" w:rsidR="00A8132C" w:rsidRDefault="00A8132C" w:rsidP="009C4623">
            <w:pPr>
              <w:jc w:val="center"/>
            </w:pPr>
            <w:bookmarkStart w:id="1" w:name="_Hlk58781367"/>
          </w:p>
        </w:tc>
        <w:tc>
          <w:tcPr>
            <w:tcW w:w="804" w:type="dxa"/>
            <w:shd w:val="clear" w:color="auto" w:fill="000000" w:themeFill="text1"/>
          </w:tcPr>
          <w:p w14:paraId="1624550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ADE5B44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</w:tcPr>
          <w:p w14:paraId="0F5FE6E5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2</w:t>
            </w:r>
          </w:p>
        </w:tc>
        <w:tc>
          <w:tcPr>
            <w:tcW w:w="796" w:type="dxa"/>
          </w:tcPr>
          <w:p w14:paraId="6D299297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6EE99BEB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130F8A53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563A40AF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13D04BB3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38F4C880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1BCB25D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F1367C9" w14:textId="77777777" w:rsidR="00A8132C" w:rsidRDefault="00A8132C" w:rsidP="009C4623">
            <w:pPr>
              <w:jc w:val="center"/>
            </w:pPr>
          </w:p>
        </w:tc>
      </w:tr>
      <w:bookmarkEnd w:id="1"/>
      <w:tr w:rsidR="00A8132C" w14:paraId="264CC9E4" w14:textId="77777777" w:rsidTr="009C4623">
        <w:tc>
          <w:tcPr>
            <w:tcW w:w="804" w:type="dxa"/>
            <w:shd w:val="clear" w:color="auto" w:fill="000000" w:themeFill="text1"/>
          </w:tcPr>
          <w:p w14:paraId="2D621AC7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7A9FDB1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762806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32EA34EA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5DFCBA77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38A4FAE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C1FA7FE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57C96AF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7ADA87E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C25B959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E44616C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05A6120" w14:textId="77777777" w:rsidR="00A8132C" w:rsidRDefault="00A8132C" w:rsidP="009C4623">
            <w:pPr>
              <w:jc w:val="center"/>
            </w:pPr>
          </w:p>
        </w:tc>
      </w:tr>
      <w:tr w:rsidR="00A8132C" w14:paraId="140B575E" w14:textId="77777777" w:rsidTr="009C4623">
        <w:tc>
          <w:tcPr>
            <w:tcW w:w="804" w:type="dxa"/>
            <w:shd w:val="clear" w:color="auto" w:fill="000000" w:themeFill="text1"/>
          </w:tcPr>
          <w:p w14:paraId="6AE9EB52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AF5998F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B10C4AA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3D556CB3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1137D8AF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6807A42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9DEF0CC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8C88C23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0B5063C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BBD1EBC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15104B6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C2EA20B" w14:textId="77777777" w:rsidR="00A8132C" w:rsidRDefault="00A8132C" w:rsidP="009C4623">
            <w:pPr>
              <w:jc w:val="center"/>
            </w:pPr>
          </w:p>
        </w:tc>
      </w:tr>
      <w:tr w:rsidR="00A8132C" w14:paraId="27E39D52" w14:textId="77777777" w:rsidTr="009C4623">
        <w:tc>
          <w:tcPr>
            <w:tcW w:w="804" w:type="dxa"/>
            <w:shd w:val="clear" w:color="auto" w:fill="000000" w:themeFill="text1"/>
          </w:tcPr>
          <w:p w14:paraId="12235CAF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71A76D81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20D617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9C1FD4E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521F8814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EB452F1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6DE9BB4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5080C0E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40C32963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A178C90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47842BD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4A4F8A4" w14:textId="77777777" w:rsidR="00A8132C" w:rsidRDefault="00A8132C" w:rsidP="009C4623">
            <w:pPr>
              <w:jc w:val="center"/>
            </w:pPr>
          </w:p>
        </w:tc>
      </w:tr>
      <w:tr w:rsidR="00A8132C" w14:paraId="033DEAA1" w14:textId="77777777" w:rsidTr="009C4623">
        <w:tc>
          <w:tcPr>
            <w:tcW w:w="804" w:type="dxa"/>
            <w:shd w:val="clear" w:color="auto" w:fill="000000" w:themeFill="text1"/>
          </w:tcPr>
          <w:p w14:paraId="62172249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C8B4002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5235F5F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90EA6C3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72206C5D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0EA30B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135B7296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3</w:t>
            </w:r>
          </w:p>
        </w:tc>
        <w:tc>
          <w:tcPr>
            <w:tcW w:w="802" w:type="dxa"/>
            <w:shd w:val="clear" w:color="auto" w:fill="000000" w:themeFill="text1"/>
          </w:tcPr>
          <w:p w14:paraId="3647AE5F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6F95018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582A3E6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FD6A013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7C7B37F" w14:textId="77777777" w:rsidR="00A8132C" w:rsidRDefault="00A8132C" w:rsidP="009C4623">
            <w:pPr>
              <w:jc w:val="center"/>
            </w:pPr>
          </w:p>
        </w:tc>
      </w:tr>
      <w:tr w:rsidR="00A8132C" w14:paraId="2FD066AB" w14:textId="77777777" w:rsidTr="009C4623">
        <w:tc>
          <w:tcPr>
            <w:tcW w:w="804" w:type="dxa"/>
            <w:shd w:val="clear" w:color="auto" w:fill="000000" w:themeFill="text1"/>
          </w:tcPr>
          <w:p w14:paraId="795ECDA5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</w:tcPr>
          <w:p w14:paraId="450424C3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1</w:t>
            </w:r>
          </w:p>
        </w:tc>
        <w:tc>
          <w:tcPr>
            <w:tcW w:w="802" w:type="dxa"/>
            <w:shd w:val="clear" w:color="auto" w:fill="000000" w:themeFill="text1"/>
          </w:tcPr>
          <w:p w14:paraId="4B0313F2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50211337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1FEAF8D4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4589A4F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26249281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415357A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CB188A0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1D32CE7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D6E7E65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2F3D8CA" w14:textId="77777777" w:rsidR="00A8132C" w:rsidRDefault="00A8132C" w:rsidP="009C4623">
            <w:pPr>
              <w:jc w:val="center"/>
            </w:pPr>
          </w:p>
        </w:tc>
      </w:tr>
      <w:tr w:rsidR="00A8132C" w14:paraId="563512D0" w14:textId="77777777" w:rsidTr="009C4623">
        <w:tc>
          <w:tcPr>
            <w:tcW w:w="804" w:type="dxa"/>
          </w:tcPr>
          <w:p w14:paraId="68FF8B2E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1</w:t>
            </w:r>
          </w:p>
        </w:tc>
        <w:tc>
          <w:tcPr>
            <w:tcW w:w="804" w:type="dxa"/>
          </w:tcPr>
          <w:p w14:paraId="2E8B547B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3234B452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</w:tcPr>
          <w:p w14:paraId="2AF68C20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4F6A7566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4226B8B9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628975E9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4E7D4A47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37976F71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</w:tcPr>
          <w:p w14:paraId="479B203C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</w:tcPr>
          <w:p w14:paraId="25308400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</w:tcPr>
          <w:p w14:paraId="5144C48C" w14:textId="77777777" w:rsidR="00A8132C" w:rsidRDefault="00A8132C" w:rsidP="009C4623">
            <w:pPr>
              <w:jc w:val="center"/>
            </w:pPr>
          </w:p>
        </w:tc>
      </w:tr>
      <w:tr w:rsidR="00A8132C" w14:paraId="2DC10672" w14:textId="77777777" w:rsidTr="009C4623">
        <w:tc>
          <w:tcPr>
            <w:tcW w:w="804" w:type="dxa"/>
            <w:shd w:val="clear" w:color="auto" w:fill="000000" w:themeFill="text1"/>
          </w:tcPr>
          <w:p w14:paraId="4D1F9B3D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</w:tcPr>
          <w:p w14:paraId="50935FA8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0C98A78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0ED200A7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96FBF17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02A694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63BD51B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0F473B4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D07B042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B01B528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B8FAFFF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25FBC22" w14:textId="77777777" w:rsidR="00A8132C" w:rsidRDefault="00A8132C" w:rsidP="009C4623">
            <w:pPr>
              <w:jc w:val="center"/>
            </w:pPr>
          </w:p>
        </w:tc>
      </w:tr>
      <w:tr w:rsidR="00A8132C" w14:paraId="0A4EEB5D" w14:textId="77777777" w:rsidTr="009C4623">
        <w:tc>
          <w:tcPr>
            <w:tcW w:w="804" w:type="dxa"/>
            <w:shd w:val="clear" w:color="auto" w:fill="000000" w:themeFill="text1"/>
          </w:tcPr>
          <w:p w14:paraId="61210FB1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</w:tcPr>
          <w:p w14:paraId="4C63E6B2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F961BFF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2CBCDD9B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48E4039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042BE66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B8F13EA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AFBCF14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4943E84A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D33374C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0DD4556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3B9CF36" w14:textId="77777777" w:rsidR="00A8132C" w:rsidRDefault="00A8132C" w:rsidP="009C4623">
            <w:pPr>
              <w:jc w:val="center"/>
            </w:pPr>
          </w:p>
        </w:tc>
      </w:tr>
      <w:tr w:rsidR="00A8132C" w14:paraId="29C148BF" w14:textId="77777777" w:rsidTr="009C4623">
        <w:trPr>
          <w:trHeight w:val="353"/>
        </w:trPr>
        <w:tc>
          <w:tcPr>
            <w:tcW w:w="804" w:type="dxa"/>
            <w:shd w:val="clear" w:color="auto" w:fill="000000" w:themeFill="text1"/>
          </w:tcPr>
          <w:p w14:paraId="10A810BA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</w:tcPr>
          <w:p w14:paraId="1A965D0E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4</w:t>
            </w:r>
          </w:p>
        </w:tc>
        <w:tc>
          <w:tcPr>
            <w:tcW w:w="802" w:type="dxa"/>
          </w:tcPr>
          <w:p w14:paraId="157C9F61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</w:tcPr>
          <w:p w14:paraId="68FB160A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03897A9E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4C31B1FA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9858E9A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3BC6811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DF0F78A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0555F25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62FEB93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76D5E24" w14:textId="77777777" w:rsidR="00A8132C" w:rsidRDefault="00A8132C" w:rsidP="009C4623">
            <w:pPr>
              <w:jc w:val="center"/>
            </w:pPr>
          </w:p>
        </w:tc>
      </w:tr>
    </w:tbl>
    <w:p w14:paraId="24DCB566" w14:textId="77777777" w:rsidR="006E1028" w:rsidRDefault="00AD179E" w:rsidP="00A8132C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4594A" w14:textId="77777777" w:rsidR="00A8132C" w:rsidRDefault="00A8132C">
      <w:pPr>
        <w:spacing w:before="0" w:after="0"/>
      </w:pPr>
      <w:r>
        <w:separator/>
      </w:r>
    </w:p>
  </w:endnote>
  <w:endnote w:type="continuationSeparator" w:id="0">
    <w:p w14:paraId="421C2AE2" w14:textId="77777777" w:rsidR="00A8132C" w:rsidRDefault="00A8132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1E56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A6CF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531A728" wp14:editId="1CE6889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F7AF2A7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ABBAC1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1A7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1F7AF2A7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ABBAC1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313DC21" wp14:editId="3BF0C9D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8132C">
      <w:fldChar w:fldCharType="begin"/>
    </w:r>
    <w:r w:rsidR="00A8132C">
      <w:instrText xml:space="preserve"> NUMPAGES   \* MERGEFORMAT </w:instrText>
    </w:r>
    <w:r w:rsidR="00A8132C">
      <w:fldChar w:fldCharType="separate"/>
    </w:r>
    <w:r w:rsidR="00F03E33">
      <w:t>1</w:t>
    </w:r>
    <w:r w:rsidR="00A8132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5624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7C180" w14:textId="77777777" w:rsidR="00A8132C" w:rsidRDefault="00A8132C">
      <w:pPr>
        <w:spacing w:before="0" w:after="0"/>
      </w:pPr>
      <w:r>
        <w:separator/>
      </w:r>
    </w:p>
  </w:footnote>
  <w:footnote w:type="continuationSeparator" w:id="0">
    <w:p w14:paraId="0301B0DD" w14:textId="77777777" w:rsidR="00A8132C" w:rsidRDefault="00A8132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7C8B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20C3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BB1A55" wp14:editId="09EDFCE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DDAF54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A0B20F4" wp14:editId="67FBE29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D7B05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49CC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D2551"/>
    <w:multiLevelType w:val="hybridMultilevel"/>
    <w:tmpl w:val="77BCEF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806B48"/>
    <w:multiLevelType w:val="hybridMultilevel"/>
    <w:tmpl w:val="65EC77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32C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8132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496104"/>
  <w15:docId w15:val="{653CA032-CEE1-4CB0-9623-0B911A382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8132C"/>
    <w:pPr>
      <w:ind w:left="720"/>
      <w:contextualSpacing/>
    </w:pPr>
  </w:style>
  <w:style w:type="table" w:styleId="TableGrid">
    <w:name w:val="Table Grid"/>
    <w:basedOn w:val="TableNormal"/>
    <w:rsid w:val="00A81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AED81A-44E9-45B6-8147-235869904077}"/>
</file>

<file path=customXml/itemProps2.xml><?xml version="1.0" encoding="utf-8"?>
<ds:datastoreItem xmlns:ds="http://schemas.openxmlformats.org/officeDocument/2006/customXml" ds:itemID="{1562F0B5-0C5C-4354-8AFB-D97BB80D6C09}"/>
</file>

<file path=customXml/itemProps3.xml><?xml version="1.0" encoding="utf-8"?>
<ds:datastoreItem xmlns:ds="http://schemas.openxmlformats.org/officeDocument/2006/customXml" ds:itemID="{0152C0DF-42A1-4235-A29F-42F10A420797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2021-06-22T10:40:00Z</dcterms:created>
  <dcterms:modified xsi:type="dcterms:W3CDTF">2021-06-22T10:40:00Z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